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DE" w:rsidRDefault="005C73DE" w:rsidP="005C73D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升学派位（摇号）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升学派位（摇号）文件、公告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参与摇号人资格证明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C73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C73DE" w:rsidRDefault="005C73DE" w:rsidP="00C3461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C73D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C73D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5C73D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C73D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3DE" w:rsidRDefault="005C73D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73DE" w:rsidRDefault="005C73D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C73DE" w:rsidRPr="008017E2" w:rsidRDefault="005C73DE" w:rsidP="00AE65E3">
      <w:pPr>
        <w:rPr>
          <w:rFonts w:cs="Times New Roman"/>
        </w:rPr>
      </w:pPr>
    </w:p>
    <w:p w:rsidR="005C73DE" w:rsidRPr="00AE65E3" w:rsidRDefault="005C73DE">
      <w:pPr>
        <w:rPr>
          <w:rFonts w:cs="Times New Roman"/>
        </w:rPr>
      </w:pPr>
    </w:p>
    <w:sectPr w:rsidR="005C73DE" w:rsidRPr="00AE65E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3DE" w:rsidRDefault="005C73DE" w:rsidP="00AE65E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C73DE" w:rsidRDefault="005C73DE" w:rsidP="00AE65E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3DE" w:rsidRDefault="005C73DE" w:rsidP="00AE65E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C73DE" w:rsidRDefault="005C73DE" w:rsidP="00AE65E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FCB"/>
    <w:rsid w:val="00000DE3"/>
    <w:rsid w:val="0000267B"/>
    <w:rsid w:val="000049E9"/>
    <w:rsid w:val="00005133"/>
    <w:rsid w:val="00006B9F"/>
    <w:rsid w:val="00007DA1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0A4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2F93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0FCB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A95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4893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A6D6E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73DE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19E9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3DC6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51C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4A8F"/>
    <w:rsid w:val="00AE5821"/>
    <w:rsid w:val="00AE5F5C"/>
    <w:rsid w:val="00AE65E3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3010"/>
    <w:rsid w:val="00C34618"/>
    <w:rsid w:val="00C347B5"/>
    <w:rsid w:val="00C348F2"/>
    <w:rsid w:val="00C34C94"/>
    <w:rsid w:val="00C40902"/>
    <w:rsid w:val="00C40CFE"/>
    <w:rsid w:val="00C4130F"/>
    <w:rsid w:val="00C41B77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3FFD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4653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3E23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1457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5E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E65E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65E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E65E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65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118</Words>
  <Characters>679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2018-07-21T11:52:00Z</dcterms:created>
  <dcterms:modified xsi:type="dcterms:W3CDTF">2018-08-04T07:16:00Z</dcterms:modified>
</cp:coreProperties>
</file>